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225" w:rsidRDefault="00D25225" w:rsidP="00D252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KNYGHT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fl.1423)</w:t>
      </w:r>
    </w:p>
    <w:p w:rsidR="00D25225" w:rsidRDefault="00D25225" w:rsidP="00D252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25225" w:rsidRDefault="00D25225" w:rsidP="00D252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25225" w:rsidRDefault="00D25225" w:rsidP="00D252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Sep.1423</w:t>
      </w:r>
      <w:r>
        <w:rPr>
          <w:rFonts w:ascii="Times New Roman" w:hAnsi="Times New Roman" w:cs="Times New Roman"/>
          <w:sz w:val="24"/>
          <w:szCs w:val="24"/>
        </w:rPr>
        <w:tab/>
        <w:t>He is mentioned in the indenture assigning dower to Margaret Argentine(q.v.)</w:t>
      </w:r>
    </w:p>
    <w:p w:rsidR="00D25225" w:rsidRDefault="00D25225" w:rsidP="00D252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as having had land in the manor of Weston, Hertfordshire.</w:t>
      </w:r>
    </w:p>
    <w:p w:rsidR="00D25225" w:rsidRDefault="00D25225" w:rsidP="00D252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D46671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21-28)</w:t>
      </w:r>
    </w:p>
    <w:p w:rsidR="00D25225" w:rsidRDefault="00D25225" w:rsidP="00D252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25225" w:rsidRDefault="00D25225" w:rsidP="00D252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25225" w:rsidRPr="00880366" w:rsidRDefault="00D25225" w:rsidP="00D252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October 2015</w:t>
      </w:r>
    </w:p>
    <w:p w:rsidR="00DD5B8A" w:rsidRPr="00D25225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D252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5225" w:rsidRDefault="00D25225" w:rsidP="00564E3C">
      <w:pPr>
        <w:spacing w:after="0" w:line="240" w:lineRule="auto"/>
      </w:pPr>
      <w:r>
        <w:separator/>
      </w:r>
    </w:p>
  </w:endnote>
  <w:endnote w:type="continuationSeparator" w:id="0">
    <w:p w:rsidR="00D25225" w:rsidRDefault="00D2522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25225">
      <w:rPr>
        <w:rFonts w:ascii="Times New Roman" w:hAnsi="Times New Roman" w:cs="Times New Roman"/>
        <w:noProof/>
        <w:sz w:val="24"/>
        <w:szCs w:val="24"/>
      </w:rPr>
      <w:t>9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5225" w:rsidRDefault="00D25225" w:rsidP="00564E3C">
      <w:pPr>
        <w:spacing w:after="0" w:line="240" w:lineRule="auto"/>
      </w:pPr>
      <w:r>
        <w:separator/>
      </w:r>
    </w:p>
  </w:footnote>
  <w:footnote w:type="continuationSeparator" w:id="0">
    <w:p w:rsidR="00D25225" w:rsidRDefault="00D2522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225"/>
    <w:rsid w:val="00372DC6"/>
    <w:rsid w:val="00564E3C"/>
    <w:rsid w:val="0064591D"/>
    <w:rsid w:val="00D25225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2CD1E8"/>
  <w15:chartTrackingRefBased/>
  <w15:docId w15:val="{6F20DB75-7B6F-4780-9F3A-CFB6855B4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D252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2015-10-09T12:44:00Z</dcterms:created>
  <dcterms:modified xsi:type="dcterms:W3CDTF">2015-10-09T12:45:00Z</dcterms:modified>
</cp:coreProperties>
</file>